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16A87" w14:textId="77777777" w:rsidR="005D481D" w:rsidRPr="005D481D" w:rsidRDefault="005D481D" w:rsidP="003C5E60">
      <w:pPr>
        <w:rPr>
          <w:rFonts w:ascii="Arial" w:hAnsi="Arial" w:cs="Arial"/>
          <w:b/>
          <w:sz w:val="36"/>
          <w:szCs w:val="36"/>
        </w:rPr>
      </w:pPr>
    </w:p>
    <w:p w14:paraId="6380C45D" w14:textId="373CE29B" w:rsidR="003C5E60" w:rsidRPr="005D481D" w:rsidRDefault="005B300C" w:rsidP="003C5E60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Vedlegg</w:t>
      </w:r>
      <w:r w:rsidR="003A33F2">
        <w:rPr>
          <w:rFonts w:ascii="Arial" w:hAnsi="Arial" w:cs="Arial"/>
          <w:b/>
          <w:sz w:val="36"/>
          <w:szCs w:val="36"/>
        </w:rPr>
        <w:t xml:space="preserve"> </w:t>
      </w:r>
      <w:r w:rsidR="001F6354">
        <w:rPr>
          <w:rFonts w:ascii="Arial" w:hAnsi="Arial" w:cs="Arial"/>
          <w:b/>
          <w:sz w:val="36"/>
          <w:szCs w:val="36"/>
        </w:rPr>
        <w:t>2</w:t>
      </w:r>
      <w:r w:rsidR="00413451" w:rsidRPr="003A33F2">
        <w:rPr>
          <w:rFonts w:ascii="Arial" w:hAnsi="Arial" w:cs="Arial"/>
          <w:b/>
          <w:sz w:val="36"/>
          <w:szCs w:val="36"/>
        </w:rPr>
        <w:t>,</w:t>
      </w:r>
      <w:r w:rsidR="00413451">
        <w:rPr>
          <w:rFonts w:ascii="Arial" w:hAnsi="Arial" w:cs="Arial"/>
          <w:b/>
          <w:sz w:val="36"/>
          <w:szCs w:val="36"/>
        </w:rPr>
        <w:t xml:space="preserve"> </w:t>
      </w:r>
      <w:r w:rsidR="00BB5206" w:rsidRPr="005D481D">
        <w:rPr>
          <w:rFonts w:ascii="Arial" w:hAnsi="Arial" w:cs="Arial"/>
          <w:b/>
          <w:sz w:val="36"/>
          <w:szCs w:val="36"/>
        </w:rPr>
        <w:t>Besvarelse</w:t>
      </w:r>
      <w:r w:rsidR="003A33F2">
        <w:rPr>
          <w:rFonts w:ascii="Arial" w:hAnsi="Arial" w:cs="Arial"/>
          <w:b/>
          <w:sz w:val="36"/>
          <w:szCs w:val="36"/>
        </w:rPr>
        <w:t xml:space="preserve"> av tildelingskriteriet</w:t>
      </w:r>
      <w:r w:rsidR="00502000">
        <w:rPr>
          <w:rFonts w:ascii="Arial" w:hAnsi="Arial" w:cs="Arial"/>
          <w:b/>
          <w:sz w:val="36"/>
          <w:szCs w:val="36"/>
        </w:rPr>
        <w:t xml:space="preserve"> </w:t>
      </w:r>
      <w:r w:rsidR="001F6354">
        <w:rPr>
          <w:rFonts w:ascii="Arial" w:hAnsi="Arial" w:cs="Arial"/>
          <w:b/>
          <w:sz w:val="36"/>
          <w:szCs w:val="36"/>
        </w:rPr>
        <w:t>Kvalitet/Service</w:t>
      </w:r>
    </w:p>
    <w:p w14:paraId="1A415737" w14:textId="202A754D" w:rsidR="003C5E60" w:rsidRPr="00AD2EE6" w:rsidRDefault="003C5E60" w:rsidP="00AD2EE6">
      <w:pPr>
        <w:spacing w:after="0" w:line="240" w:lineRule="auto"/>
        <w:textAlignment w:val="baseline"/>
        <w:rPr>
          <w:rFonts w:ascii="Arial" w:hAnsi="Arial" w:cs="Arial"/>
        </w:rPr>
      </w:pPr>
      <w:r w:rsidRPr="5CEA2989">
        <w:rPr>
          <w:rFonts w:ascii="Arial" w:hAnsi="Arial" w:cs="Arial"/>
          <w:sz w:val="20"/>
          <w:szCs w:val="20"/>
        </w:rPr>
        <w:t xml:space="preserve">Kriteriet vurderes ut fra tilbyders besvarelser </w:t>
      </w:r>
      <w:r w:rsidR="00431C6A" w:rsidRPr="5CEA2989">
        <w:rPr>
          <w:rFonts w:ascii="Arial" w:hAnsi="Arial" w:cs="Arial"/>
          <w:sz w:val="20"/>
          <w:szCs w:val="20"/>
        </w:rPr>
        <w:t xml:space="preserve">i dette dokumentet. </w:t>
      </w:r>
      <w:r w:rsidRPr="5CEA2989">
        <w:rPr>
          <w:rFonts w:ascii="Arial" w:hAnsi="Arial" w:cs="Arial"/>
          <w:sz w:val="20"/>
          <w:szCs w:val="20"/>
        </w:rPr>
        <w:t>Det er kun tilbyders besvarelser i dette dokumentet som evalueres. Annet vedlagt generell informasjon som informasjonshefter, reklamebrosjyrer etc. er oppdragsgiver ikke forpliktet til å evaluere.</w:t>
      </w:r>
      <w:r w:rsidR="00020C67">
        <w:rPr>
          <w:rFonts w:ascii="Arial" w:hAnsi="Arial" w:cs="Arial"/>
          <w:sz w:val="20"/>
          <w:szCs w:val="20"/>
        </w:rPr>
        <w:t xml:space="preserve"> </w:t>
      </w:r>
      <w:r w:rsidR="00020C67" w:rsidRPr="004D5B7E">
        <w:rPr>
          <w:rFonts w:ascii="Arial" w:hAnsi="Arial" w:cs="Arial"/>
          <w:b/>
          <w:bCs/>
          <w:sz w:val="20"/>
          <w:szCs w:val="20"/>
        </w:rPr>
        <w:t xml:space="preserve">Maks </w:t>
      </w:r>
      <w:r w:rsidR="001F6354">
        <w:rPr>
          <w:rFonts w:ascii="Arial" w:hAnsi="Arial" w:cs="Arial"/>
          <w:b/>
          <w:bCs/>
          <w:sz w:val="20"/>
          <w:szCs w:val="20"/>
        </w:rPr>
        <w:t>1</w:t>
      </w:r>
      <w:r w:rsidR="00020C67" w:rsidRPr="004D5B7E">
        <w:rPr>
          <w:rFonts w:ascii="Arial" w:hAnsi="Arial" w:cs="Arial"/>
          <w:b/>
          <w:bCs/>
          <w:sz w:val="20"/>
          <w:szCs w:val="20"/>
        </w:rPr>
        <w:t xml:space="preserve"> A4 side</w:t>
      </w:r>
      <w:r w:rsidR="001F6354">
        <w:rPr>
          <w:rFonts w:ascii="Arial" w:hAnsi="Arial" w:cs="Arial"/>
          <w:b/>
          <w:bCs/>
          <w:sz w:val="20"/>
          <w:szCs w:val="20"/>
        </w:rPr>
        <w:t>.</w:t>
      </w:r>
    </w:p>
    <w:tbl>
      <w:tblPr>
        <w:tblStyle w:val="Tabellrutenett"/>
        <w:tblpPr w:leftFromText="141" w:rightFromText="141" w:vertAnchor="text" w:horzAnchor="margin" w:tblpY="355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D2EE6" w14:paraId="1AAFBAAF" w14:textId="77777777" w:rsidTr="00AD2EE6">
        <w:tc>
          <w:tcPr>
            <w:tcW w:w="9062" w:type="dxa"/>
          </w:tcPr>
          <w:p w14:paraId="286DA6B0" w14:textId="77777777" w:rsidR="00AD2EE6" w:rsidRDefault="00AD2EE6" w:rsidP="00AD2EE6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  <w:p w14:paraId="11A08814" w14:textId="77777777" w:rsidR="00AD2EE6" w:rsidRPr="007011B7" w:rsidRDefault="00AD2EE6" w:rsidP="00AD2EE6">
            <w:pPr>
              <w:rPr>
                <w:rFonts w:ascii="Arial" w:hAnsi="Arial" w:cs="Arial"/>
                <w:sz w:val="20"/>
                <w:szCs w:val="20"/>
              </w:rPr>
            </w:pPr>
            <w:r w:rsidRPr="007011B7">
              <w:rPr>
                <w:rFonts w:ascii="Arial" w:hAnsi="Arial" w:cs="Arial"/>
                <w:sz w:val="20"/>
                <w:szCs w:val="20"/>
                <w:highlight w:val="yellow"/>
              </w:rPr>
              <w:t>[Legg inn beskrivelse her]</w:t>
            </w:r>
          </w:p>
          <w:p w14:paraId="56912E72" w14:textId="77777777" w:rsidR="00AD2EE6" w:rsidRDefault="00AD2EE6" w:rsidP="00AD2EE6">
            <w:pPr>
              <w:rPr>
                <w:rFonts w:ascii="Arial" w:hAnsi="Arial" w:cs="Arial"/>
              </w:rPr>
            </w:pPr>
          </w:p>
        </w:tc>
      </w:tr>
    </w:tbl>
    <w:p w14:paraId="4F1FD797" w14:textId="7D58F993" w:rsidR="5CEA2989" w:rsidRDefault="5CEA2989" w:rsidP="5CEA2989">
      <w:pPr>
        <w:rPr>
          <w:rFonts w:ascii="Arial" w:hAnsi="Arial" w:cs="Arial"/>
          <w:sz w:val="20"/>
          <w:szCs w:val="20"/>
        </w:rPr>
      </w:pPr>
    </w:p>
    <w:p w14:paraId="3E3DDA74" w14:textId="7A8497DA" w:rsidR="5CEA2989" w:rsidRDefault="5CEA2989" w:rsidP="5CEA2989">
      <w:pPr>
        <w:rPr>
          <w:rFonts w:ascii="Arial" w:hAnsi="Arial" w:cs="Arial"/>
          <w:sz w:val="20"/>
          <w:szCs w:val="20"/>
        </w:rPr>
      </w:pPr>
    </w:p>
    <w:p w14:paraId="2F3D5020" w14:textId="01237C06" w:rsidR="5CEA2989" w:rsidRDefault="5CEA2989" w:rsidP="5CEA2989">
      <w:pPr>
        <w:rPr>
          <w:rFonts w:ascii="Arial" w:hAnsi="Arial" w:cs="Arial"/>
          <w:sz w:val="20"/>
          <w:szCs w:val="20"/>
        </w:rPr>
      </w:pPr>
    </w:p>
    <w:p w14:paraId="1F14CF14" w14:textId="0E2647D3" w:rsidR="5CEA2989" w:rsidRDefault="5CEA2989" w:rsidP="5CEA2989">
      <w:pPr>
        <w:rPr>
          <w:rFonts w:ascii="Arial" w:hAnsi="Arial" w:cs="Arial"/>
          <w:sz w:val="20"/>
          <w:szCs w:val="20"/>
        </w:rPr>
      </w:pPr>
    </w:p>
    <w:p w14:paraId="17D628FE" w14:textId="68E58D17" w:rsidR="5CEA2989" w:rsidRDefault="5CEA2989" w:rsidP="5CEA2989">
      <w:pPr>
        <w:rPr>
          <w:rFonts w:ascii="Arial" w:hAnsi="Arial" w:cs="Arial"/>
          <w:sz w:val="20"/>
          <w:szCs w:val="20"/>
        </w:rPr>
      </w:pPr>
    </w:p>
    <w:p w14:paraId="7D7E3FCE" w14:textId="0B602652" w:rsidR="5CEA2989" w:rsidRDefault="5CEA2989" w:rsidP="5CEA2989">
      <w:pPr>
        <w:rPr>
          <w:rFonts w:ascii="Arial" w:hAnsi="Arial" w:cs="Arial"/>
          <w:sz w:val="20"/>
          <w:szCs w:val="20"/>
        </w:rPr>
      </w:pPr>
    </w:p>
    <w:p w14:paraId="5D8A9105" w14:textId="4C47A3EC" w:rsidR="5CEA2989" w:rsidRDefault="5CEA2989" w:rsidP="5CEA2989">
      <w:pPr>
        <w:rPr>
          <w:rFonts w:ascii="Arial" w:hAnsi="Arial" w:cs="Arial"/>
          <w:sz w:val="20"/>
          <w:szCs w:val="20"/>
        </w:rPr>
      </w:pPr>
    </w:p>
    <w:p w14:paraId="4C5D13B9" w14:textId="5C73F4F6" w:rsidR="5CEA2989" w:rsidRDefault="5CEA2989" w:rsidP="5CEA2989">
      <w:pPr>
        <w:rPr>
          <w:rFonts w:ascii="Arial" w:hAnsi="Arial" w:cs="Arial"/>
          <w:sz w:val="20"/>
          <w:szCs w:val="20"/>
        </w:rPr>
      </w:pPr>
    </w:p>
    <w:p w14:paraId="53E7B487" w14:textId="5785B421" w:rsidR="5CEA2989" w:rsidRDefault="5CEA2989" w:rsidP="5CEA2989">
      <w:pPr>
        <w:rPr>
          <w:rFonts w:ascii="Arial" w:hAnsi="Arial" w:cs="Arial"/>
          <w:sz w:val="20"/>
          <w:szCs w:val="20"/>
        </w:rPr>
      </w:pPr>
    </w:p>
    <w:p w14:paraId="7A3389F7" w14:textId="687B837B" w:rsidR="5CEA2989" w:rsidRDefault="5CEA2989" w:rsidP="5CEA2989">
      <w:pPr>
        <w:rPr>
          <w:rFonts w:ascii="Arial" w:hAnsi="Arial" w:cs="Arial"/>
          <w:sz w:val="20"/>
          <w:szCs w:val="20"/>
        </w:rPr>
      </w:pPr>
    </w:p>
    <w:p w14:paraId="771282E2" w14:textId="5B357C1E" w:rsidR="5CEA2989" w:rsidRDefault="5CEA2989" w:rsidP="5CEA2989">
      <w:pPr>
        <w:rPr>
          <w:rFonts w:ascii="Arial" w:hAnsi="Arial" w:cs="Arial"/>
          <w:sz w:val="20"/>
          <w:szCs w:val="20"/>
        </w:rPr>
      </w:pPr>
    </w:p>
    <w:p w14:paraId="55AD7A2E" w14:textId="47D69503" w:rsidR="005D481D" w:rsidRDefault="005D481D" w:rsidP="5CEA2989"/>
    <w:p w14:paraId="3E7AFAE0" w14:textId="77777777" w:rsidR="003C5E60" w:rsidRDefault="003C5E60" w:rsidP="003C5E60"/>
    <w:p w14:paraId="16601972" w14:textId="77777777" w:rsidR="004D5B7E" w:rsidRDefault="004D5B7E" w:rsidP="003C5E60"/>
    <w:p w14:paraId="0538F5A2" w14:textId="77777777" w:rsidR="004D5B7E" w:rsidRDefault="004D5B7E" w:rsidP="003C5E60"/>
    <w:p w14:paraId="3382F235" w14:textId="77777777" w:rsidR="004D5B7E" w:rsidRDefault="004D5B7E" w:rsidP="003C5E60"/>
    <w:p w14:paraId="314BED25" w14:textId="77777777" w:rsidR="004D5B7E" w:rsidRPr="003C5E60" w:rsidRDefault="004D5B7E" w:rsidP="003C5E60"/>
    <w:p w14:paraId="4A593198" w14:textId="77777777" w:rsidR="003C5E60" w:rsidRDefault="003C5E60" w:rsidP="003D682E">
      <w:pPr>
        <w:rPr>
          <w:rFonts w:ascii="Arial" w:hAnsi="Arial" w:cs="Arial"/>
        </w:rPr>
      </w:pPr>
    </w:p>
    <w:p w14:paraId="3FBE337E" w14:textId="04F970B0" w:rsidR="005D481D" w:rsidRDefault="005D481D" w:rsidP="00A84747">
      <w:pPr>
        <w:rPr>
          <w:rFonts w:ascii="Arial" w:hAnsi="Arial" w:cs="Arial"/>
        </w:rPr>
      </w:pPr>
    </w:p>
    <w:p w14:paraId="5B652D65" w14:textId="77777777" w:rsidR="004D1F20" w:rsidRDefault="004D1F20" w:rsidP="00A84747">
      <w:pPr>
        <w:rPr>
          <w:rFonts w:ascii="Arial" w:hAnsi="Arial" w:cs="Arial"/>
        </w:rPr>
      </w:pPr>
    </w:p>
    <w:p w14:paraId="2670B0A5" w14:textId="77777777" w:rsidR="004D1F20" w:rsidRDefault="004D1F20" w:rsidP="00A84747">
      <w:pPr>
        <w:rPr>
          <w:rFonts w:ascii="Arial" w:hAnsi="Arial" w:cs="Arial"/>
        </w:rPr>
      </w:pPr>
    </w:p>
    <w:p w14:paraId="397DFED1" w14:textId="77777777" w:rsidR="004D1F20" w:rsidRDefault="004D1F20" w:rsidP="00A84747">
      <w:pPr>
        <w:rPr>
          <w:rFonts w:ascii="Arial" w:hAnsi="Arial" w:cs="Arial"/>
        </w:rPr>
      </w:pPr>
    </w:p>
    <w:p w14:paraId="300DA047" w14:textId="77777777" w:rsidR="004D1F20" w:rsidRDefault="004D1F20" w:rsidP="00A84747">
      <w:pPr>
        <w:rPr>
          <w:rFonts w:ascii="Arial" w:hAnsi="Arial" w:cs="Arial"/>
        </w:rPr>
      </w:pPr>
    </w:p>
    <w:p w14:paraId="3F7CCAEC" w14:textId="77777777" w:rsidR="004D1F20" w:rsidRPr="00A84747" w:rsidRDefault="004D1F20" w:rsidP="00A84747">
      <w:pPr>
        <w:rPr>
          <w:rFonts w:ascii="Arial" w:hAnsi="Arial" w:cs="Arial"/>
        </w:rPr>
      </w:pPr>
    </w:p>
    <w:sectPr w:rsidR="004D1F20" w:rsidRPr="00A84747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1D218" w14:textId="77777777" w:rsidR="003437F6" w:rsidRDefault="003437F6" w:rsidP="006A42E6">
      <w:pPr>
        <w:spacing w:after="0" w:line="240" w:lineRule="auto"/>
      </w:pPr>
      <w:r>
        <w:separator/>
      </w:r>
    </w:p>
  </w:endnote>
  <w:endnote w:type="continuationSeparator" w:id="0">
    <w:p w14:paraId="19A89710" w14:textId="77777777" w:rsidR="003437F6" w:rsidRDefault="003437F6" w:rsidP="006A4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66708" w14:textId="6CA2ABDA" w:rsidR="001C65B7" w:rsidRDefault="001C65B7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7A7ABE7" wp14:editId="7914DE8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58875" cy="342900"/>
              <wp:effectExtent l="0" t="0" r="3175" b="0"/>
              <wp:wrapNone/>
              <wp:docPr id="134600267" name="Tekstboks 2" descr="Internt doku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887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525D11" w14:textId="18C92ECB" w:rsidR="001C65B7" w:rsidRPr="001C65B7" w:rsidRDefault="001C65B7" w:rsidP="001C65B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1C65B7"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  <w:t>Internt dokument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A7ABE7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Internt dokument" style="position:absolute;margin-left:0;margin-top:0;width:91.25pt;height:27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" filled="f" stroked="f">
              <v:textbox style="mso-fit-shape-to-text:t" inset="20pt,0,0,15pt">
                <w:txbxContent>
                  <w:p w14:paraId="5E525D11" w14:textId="18C92ECB" w:rsidR="001C65B7" w:rsidRPr="001C65B7" w:rsidRDefault="001C65B7" w:rsidP="001C65B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FF00"/>
                        <w:sz w:val="20"/>
                        <w:szCs w:val="20"/>
                      </w:rPr>
                    </w:pPr>
                    <w:r w:rsidRPr="001C65B7">
                      <w:rPr>
                        <w:rFonts w:ascii="Calibri" w:eastAsia="Calibri" w:hAnsi="Calibri" w:cs="Calibri"/>
                        <w:noProof/>
                        <w:color w:val="FFFF00"/>
                        <w:sz w:val="20"/>
                        <w:szCs w:val="20"/>
                      </w:rPr>
                      <w:t>Internt dokument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9EE62" w14:textId="653D5638" w:rsidR="001C65B7" w:rsidRDefault="001C65B7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D218698" wp14:editId="765314B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58875" cy="342900"/>
              <wp:effectExtent l="0" t="0" r="3175" b="0"/>
              <wp:wrapNone/>
              <wp:docPr id="1990921171" name="Tekstboks 3" descr="Internt doku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887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08CC93" w14:textId="4E9CF440" w:rsidR="001C65B7" w:rsidRPr="001C65B7" w:rsidRDefault="001C65B7" w:rsidP="001C65B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1C65B7"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  <w:t>Internt dokument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218698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Internt dokument" style="position:absolute;margin-left:0;margin-top:0;width:91.25pt;height:27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" filled="f" stroked="f">
              <v:textbox style="mso-fit-shape-to-text:t" inset="20pt,0,0,15pt">
                <w:txbxContent>
                  <w:p w14:paraId="4A08CC93" w14:textId="4E9CF440" w:rsidR="001C65B7" w:rsidRPr="001C65B7" w:rsidRDefault="001C65B7" w:rsidP="001C65B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FF00"/>
                        <w:sz w:val="20"/>
                        <w:szCs w:val="20"/>
                      </w:rPr>
                    </w:pPr>
                    <w:r w:rsidRPr="001C65B7">
                      <w:rPr>
                        <w:rFonts w:ascii="Calibri" w:eastAsia="Calibri" w:hAnsi="Calibri" w:cs="Calibri"/>
                        <w:noProof/>
                        <w:color w:val="FFFF00"/>
                        <w:sz w:val="20"/>
                        <w:szCs w:val="20"/>
                      </w:rPr>
                      <w:t>Internt dokument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3B12E" w14:textId="000FC5FE" w:rsidR="001C65B7" w:rsidRDefault="001C65B7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82B6083" wp14:editId="0C7AC84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158875" cy="342900"/>
              <wp:effectExtent l="0" t="0" r="3175" b="0"/>
              <wp:wrapNone/>
              <wp:docPr id="1247374263" name="Tekstboks 1" descr="Internt doku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887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571B84" w14:textId="07C78660" w:rsidR="001C65B7" w:rsidRPr="001C65B7" w:rsidRDefault="001C65B7" w:rsidP="001C65B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</w:pPr>
                          <w:r w:rsidRPr="001C65B7">
                            <w:rPr>
                              <w:rFonts w:ascii="Calibri" w:eastAsia="Calibri" w:hAnsi="Calibri" w:cs="Calibri"/>
                              <w:noProof/>
                              <w:color w:val="FFFF00"/>
                              <w:sz w:val="20"/>
                              <w:szCs w:val="20"/>
                            </w:rPr>
                            <w:t>Internt dokument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2B6083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Internt dokument" style="position:absolute;margin-left:0;margin-top:0;width:91.25pt;height:27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" filled="f" stroked="f">
              <v:textbox style="mso-fit-shape-to-text:t" inset="20pt,0,0,15pt">
                <w:txbxContent>
                  <w:p w14:paraId="6B571B84" w14:textId="07C78660" w:rsidR="001C65B7" w:rsidRPr="001C65B7" w:rsidRDefault="001C65B7" w:rsidP="001C65B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FF00"/>
                        <w:sz w:val="20"/>
                        <w:szCs w:val="20"/>
                      </w:rPr>
                    </w:pPr>
                    <w:r w:rsidRPr="001C65B7">
                      <w:rPr>
                        <w:rFonts w:ascii="Calibri" w:eastAsia="Calibri" w:hAnsi="Calibri" w:cs="Calibri"/>
                        <w:noProof/>
                        <w:color w:val="FFFF00"/>
                        <w:sz w:val="20"/>
                        <w:szCs w:val="20"/>
                      </w:rPr>
                      <w:t>Internt dokument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655E3" w14:textId="77777777" w:rsidR="003437F6" w:rsidRDefault="003437F6" w:rsidP="006A42E6">
      <w:pPr>
        <w:spacing w:after="0" w:line="240" w:lineRule="auto"/>
      </w:pPr>
      <w:r>
        <w:separator/>
      </w:r>
    </w:p>
  </w:footnote>
  <w:footnote w:type="continuationSeparator" w:id="0">
    <w:p w14:paraId="1660DA7F" w14:textId="77777777" w:rsidR="003437F6" w:rsidRDefault="003437F6" w:rsidP="006A4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63"/>
      <w:gridCol w:w="6733"/>
    </w:tblGrid>
    <w:tr w:rsidR="003A33F2" w:rsidRPr="00357676" w14:paraId="7A0EB93B" w14:textId="77777777" w:rsidTr="003A33F2">
      <w:tc>
        <w:tcPr>
          <w:tcW w:w="1063" w:type="dxa"/>
        </w:tcPr>
        <w:p w14:paraId="3421FD01" w14:textId="77777777" w:rsidR="003A33F2" w:rsidRPr="00357676" w:rsidRDefault="003A33F2" w:rsidP="00357676">
          <w:pPr>
            <w:keepNext/>
            <w:tabs>
              <w:tab w:val="left" w:pos="-720"/>
            </w:tabs>
            <w:suppressAutoHyphens/>
            <w:overflowPunct w:val="0"/>
            <w:autoSpaceDE w:val="0"/>
            <w:autoSpaceDN w:val="0"/>
            <w:adjustRightInd w:val="0"/>
            <w:spacing w:after="0" w:line="240" w:lineRule="auto"/>
            <w:jc w:val="both"/>
            <w:textAlignment w:val="baseline"/>
            <w:outlineLvl w:val="1"/>
            <w:rPr>
              <w:rFonts w:ascii="Times New Roman" w:eastAsia="Times New Roman" w:hAnsi="Times New Roman" w:cs="Times New Roman"/>
              <w:caps/>
              <w:spacing w:val="-5"/>
              <w:sz w:val="40"/>
              <w:szCs w:val="20"/>
              <w:lang w:eastAsia="nb-NO"/>
            </w:rPr>
          </w:pPr>
          <w:r w:rsidRPr="00357676">
            <w:rPr>
              <w:rFonts w:ascii="Times New Roman" w:eastAsia="Times New Roman" w:hAnsi="Times New Roman" w:cs="Times New Roman"/>
              <w:caps/>
              <w:noProof/>
              <w:spacing w:val="-5"/>
              <w:sz w:val="20"/>
              <w:szCs w:val="20"/>
              <w:lang w:eastAsia="nb-NO"/>
            </w:rPr>
            <w:drawing>
              <wp:inline distT="0" distB="0" distL="0" distR="0" wp14:anchorId="15BD69FB" wp14:editId="1E9780FA">
                <wp:extent cx="525780" cy="640080"/>
                <wp:effectExtent l="0" t="0" r="0" b="0"/>
                <wp:docPr id="1" name="Bilde 1" descr="kommunevapen_gullr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kommunevapen_gullri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5780" cy="640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33" w:type="dxa"/>
        </w:tcPr>
        <w:p w14:paraId="16F3ECF4" w14:textId="77777777" w:rsidR="003A33F2" w:rsidRPr="00357676" w:rsidRDefault="003A33F2" w:rsidP="00357676">
          <w:pPr>
            <w:keepNext/>
            <w:tabs>
              <w:tab w:val="left" w:pos="-720"/>
            </w:tabs>
            <w:suppressAutoHyphens/>
            <w:overflowPunct w:val="0"/>
            <w:autoSpaceDE w:val="0"/>
            <w:autoSpaceDN w:val="0"/>
            <w:adjustRightInd w:val="0"/>
            <w:spacing w:before="60" w:after="0" w:line="240" w:lineRule="auto"/>
            <w:jc w:val="both"/>
            <w:textAlignment w:val="baseline"/>
            <w:outlineLvl w:val="1"/>
            <w:rPr>
              <w:rFonts w:ascii="Arial" w:eastAsia="Times New Roman" w:hAnsi="Arial" w:cs="Arial"/>
              <w:caps/>
              <w:spacing w:val="-5"/>
              <w:sz w:val="40"/>
              <w:szCs w:val="20"/>
              <w:lang w:eastAsia="nb-NO"/>
            </w:rPr>
          </w:pPr>
          <w:r w:rsidRPr="00357676">
            <w:rPr>
              <w:rFonts w:ascii="Arial" w:eastAsia="Times New Roman" w:hAnsi="Arial" w:cs="Arial"/>
              <w:noProof/>
              <w:spacing w:val="-5"/>
              <w:sz w:val="40"/>
              <w:szCs w:val="20"/>
              <w:lang w:eastAsia="nb-NO"/>
            </w:rPr>
            <w:t>Ringerike kommune</w:t>
          </w:r>
        </w:p>
        <w:p w14:paraId="26D5FB19" w14:textId="77777777" w:rsidR="003A33F2" w:rsidRPr="00357676" w:rsidRDefault="003A33F2" w:rsidP="00357676">
          <w:pPr>
            <w:overflowPunct w:val="0"/>
            <w:autoSpaceDE w:val="0"/>
            <w:autoSpaceDN w:val="0"/>
            <w:adjustRightInd w:val="0"/>
            <w:spacing w:after="120" w:line="240" w:lineRule="auto"/>
            <w:textAlignment w:val="baseline"/>
            <w:rPr>
              <w:rFonts w:ascii="Times New Roman" w:eastAsia="Times New Roman" w:hAnsi="Times New Roman" w:cs="Times New Roman"/>
              <w:noProof/>
              <w:sz w:val="24"/>
              <w:szCs w:val="20"/>
              <w:lang w:eastAsia="nb-NO"/>
            </w:rPr>
          </w:pPr>
        </w:p>
      </w:tc>
    </w:tr>
  </w:tbl>
  <w:p w14:paraId="21E513C2" w14:textId="77777777" w:rsidR="003A33F2" w:rsidRDefault="003A33F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F0600"/>
    <w:multiLevelType w:val="multilevel"/>
    <w:tmpl w:val="51B626EE"/>
    <w:lvl w:ilvl="0">
      <w:start w:val="1"/>
      <w:numFmt w:val="decimal"/>
      <w:lvlText w:val="%1"/>
      <w:lvlJc w:val="left"/>
      <w:pPr>
        <w:ind w:left="476" w:hanging="360"/>
      </w:pPr>
      <w:rPr>
        <w:rFonts w:ascii="Arial" w:hAnsi="Arial" w:hint="default"/>
        <w:b/>
        <w:bCs/>
        <w:i w:val="0"/>
        <w:iCs w:val="0"/>
        <w:w w:val="100"/>
        <w:sz w:val="24"/>
        <w:szCs w:val="24"/>
        <w:lang w:val="nb" w:eastAsia="en-US" w:bidi="ar-SA"/>
      </w:rPr>
    </w:lvl>
    <w:lvl w:ilvl="1">
      <w:start w:val="1"/>
      <w:numFmt w:val="decimal"/>
      <w:lvlText w:val="%1.%2"/>
      <w:lvlJc w:val="left"/>
      <w:pPr>
        <w:ind w:left="476" w:hanging="360"/>
      </w:pPr>
      <w:rPr>
        <w:rFonts w:ascii="Arial" w:hAnsi="Arial" w:hint="default"/>
        <w:b/>
        <w:bCs/>
        <w:i w:val="0"/>
        <w:iCs w:val="0"/>
        <w:w w:val="100"/>
        <w:sz w:val="24"/>
        <w:szCs w:val="24"/>
        <w:lang w:val="nb" w:eastAsia="en-US" w:bidi="ar-SA"/>
      </w:rPr>
    </w:lvl>
    <w:lvl w:ilvl="2">
      <w:numFmt w:val="bullet"/>
      <w:lvlText w:val="•"/>
      <w:lvlJc w:val="left"/>
      <w:pPr>
        <w:ind w:left="1460" w:hanging="360"/>
      </w:pPr>
      <w:rPr>
        <w:lang w:val="nb" w:eastAsia="en-US" w:bidi="ar-SA"/>
      </w:rPr>
    </w:lvl>
    <w:lvl w:ilvl="3">
      <w:numFmt w:val="bullet"/>
      <w:lvlText w:val="•"/>
      <w:lvlJc w:val="left"/>
      <w:pPr>
        <w:ind w:left="2441" w:hanging="360"/>
      </w:pPr>
      <w:rPr>
        <w:lang w:val="nb" w:eastAsia="en-US" w:bidi="ar-SA"/>
      </w:rPr>
    </w:lvl>
    <w:lvl w:ilvl="4">
      <w:numFmt w:val="bullet"/>
      <w:lvlText w:val="•"/>
      <w:lvlJc w:val="left"/>
      <w:pPr>
        <w:ind w:left="3422" w:hanging="360"/>
      </w:pPr>
      <w:rPr>
        <w:lang w:val="nb" w:eastAsia="en-US" w:bidi="ar-SA"/>
      </w:rPr>
    </w:lvl>
    <w:lvl w:ilvl="5">
      <w:numFmt w:val="bullet"/>
      <w:lvlText w:val="•"/>
      <w:lvlJc w:val="left"/>
      <w:pPr>
        <w:ind w:left="4402" w:hanging="360"/>
      </w:pPr>
      <w:rPr>
        <w:lang w:val="nb" w:eastAsia="en-US" w:bidi="ar-SA"/>
      </w:rPr>
    </w:lvl>
    <w:lvl w:ilvl="6">
      <w:numFmt w:val="bullet"/>
      <w:lvlText w:val="•"/>
      <w:lvlJc w:val="left"/>
      <w:pPr>
        <w:ind w:left="5383" w:hanging="360"/>
      </w:pPr>
      <w:rPr>
        <w:lang w:val="nb" w:eastAsia="en-US" w:bidi="ar-SA"/>
      </w:rPr>
    </w:lvl>
    <w:lvl w:ilvl="7">
      <w:numFmt w:val="bullet"/>
      <w:lvlText w:val="•"/>
      <w:lvlJc w:val="left"/>
      <w:pPr>
        <w:ind w:left="6364" w:hanging="360"/>
      </w:pPr>
      <w:rPr>
        <w:lang w:val="nb" w:eastAsia="en-US" w:bidi="ar-SA"/>
      </w:rPr>
    </w:lvl>
    <w:lvl w:ilvl="8">
      <w:numFmt w:val="bullet"/>
      <w:lvlText w:val="•"/>
      <w:lvlJc w:val="left"/>
      <w:pPr>
        <w:ind w:left="7344" w:hanging="360"/>
      </w:pPr>
      <w:rPr>
        <w:lang w:val="nb" w:eastAsia="en-US" w:bidi="ar-SA"/>
      </w:rPr>
    </w:lvl>
  </w:abstractNum>
  <w:abstractNum w:abstractNumId="1" w15:restartNumberingAfterBreak="0">
    <w:nsid w:val="046710DE"/>
    <w:multiLevelType w:val="hybridMultilevel"/>
    <w:tmpl w:val="6A70E4A2"/>
    <w:lvl w:ilvl="0" w:tplc="8EC6DE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1237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9E00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362E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7E40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EA2F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84F6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D69F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2AC0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148F0"/>
    <w:multiLevelType w:val="hybridMultilevel"/>
    <w:tmpl w:val="DAB00FC4"/>
    <w:lvl w:ilvl="0" w:tplc="76FAC3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3C29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6CBF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8882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BAE1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78F4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04D5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620A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0E3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60448"/>
    <w:multiLevelType w:val="hybridMultilevel"/>
    <w:tmpl w:val="C9AA0C1A"/>
    <w:lvl w:ilvl="0" w:tplc="B3F662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2610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52A7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04D3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A6EF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A565E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CC2E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64E1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7A2A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E7DD7"/>
    <w:multiLevelType w:val="multilevel"/>
    <w:tmpl w:val="E6448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012797"/>
    <w:multiLevelType w:val="hybridMultilevel"/>
    <w:tmpl w:val="2F7C0982"/>
    <w:lvl w:ilvl="0" w:tplc="8F5E9166">
      <w:start w:val="1"/>
      <w:numFmt w:val="bullet"/>
      <w:lvlText w:val="-"/>
      <w:lvlJc w:val="left"/>
      <w:pPr>
        <w:ind w:left="1428" w:hanging="360"/>
      </w:pPr>
      <w:rPr>
        <w:rFonts w:ascii="Verdana" w:hAnsi="Verdana" w:hint="default"/>
      </w:rPr>
    </w:lvl>
    <w:lvl w:ilvl="1" w:tplc="75445178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FE547C16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D778D4EA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AB0A17E6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371A54C8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962B0A6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61102784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475CE2DA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0A11265"/>
    <w:multiLevelType w:val="multilevel"/>
    <w:tmpl w:val="B328B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243B02"/>
    <w:multiLevelType w:val="multilevel"/>
    <w:tmpl w:val="18E2D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CB5139"/>
    <w:multiLevelType w:val="hybridMultilevel"/>
    <w:tmpl w:val="6E5A0EC8"/>
    <w:lvl w:ilvl="0" w:tplc="148A5F2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66A670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8FCBE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7C53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8E07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B697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2281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891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A236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7E18B7"/>
    <w:multiLevelType w:val="hybridMultilevel"/>
    <w:tmpl w:val="A948DF2C"/>
    <w:lvl w:ilvl="0" w:tplc="A7E0B4C8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118810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2290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A2E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85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06E7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FE3A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42E4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1668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05473"/>
    <w:multiLevelType w:val="hybridMultilevel"/>
    <w:tmpl w:val="0E6EF290"/>
    <w:lvl w:ilvl="0" w:tplc="0122C2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482662A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80EC4FB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7F4D54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C04678E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300A579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82E1D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1E4C302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CD6C591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3B92FAA"/>
    <w:multiLevelType w:val="hybridMultilevel"/>
    <w:tmpl w:val="717067E6"/>
    <w:lvl w:ilvl="0" w:tplc="B5FC1F1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F0806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5A06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BA41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DCD0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6C90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BE73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7EF4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2447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C2F23"/>
    <w:multiLevelType w:val="hybridMultilevel"/>
    <w:tmpl w:val="1A64C8A8"/>
    <w:lvl w:ilvl="0" w:tplc="068EFA42">
      <w:start w:val="7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622CAA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D431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9696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7866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5E33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FEF4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C05E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99EC5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B4D64"/>
    <w:multiLevelType w:val="multilevel"/>
    <w:tmpl w:val="56B4B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E035CED"/>
    <w:multiLevelType w:val="multilevel"/>
    <w:tmpl w:val="71A8A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ED5C65"/>
    <w:multiLevelType w:val="hybridMultilevel"/>
    <w:tmpl w:val="167AAB6E"/>
    <w:lvl w:ilvl="0" w:tplc="2C229E94">
      <w:start w:val="1"/>
      <w:numFmt w:val="decimal"/>
      <w:lvlText w:val="%1."/>
      <w:lvlJc w:val="left"/>
      <w:pPr>
        <w:ind w:left="720" w:hanging="360"/>
      </w:pPr>
    </w:lvl>
    <w:lvl w:ilvl="1" w:tplc="41500C40" w:tentative="1">
      <w:start w:val="1"/>
      <w:numFmt w:val="lowerLetter"/>
      <w:lvlText w:val="%2."/>
      <w:lvlJc w:val="left"/>
      <w:pPr>
        <w:ind w:left="1440" w:hanging="360"/>
      </w:pPr>
    </w:lvl>
    <w:lvl w:ilvl="2" w:tplc="77800728" w:tentative="1">
      <w:start w:val="1"/>
      <w:numFmt w:val="lowerRoman"/>
      <w:lvlText w:val="%3."/>
      <w:lvlJc w:val="right"/>
      <w:pPr>
        <w:ind w:left="2160" w:hanging="180"/>
      </w:pPr>
    </w:lvl>
    <w:lvl w:ilvl="3" w:tplc="DE7AA8D4" w:tentative="1">
      <w:start w:val="1"/>
      <w:numFmt w:val="decimal"/>
      <w:lvlText w:val="%4."/>
      <w:lvlJc w:val="left"/>
      <w:pPr>
        <w:ind w:left="2880" w:hanging="360"/>
      </w:pPr>
    </w:lvl>
    <w:lvl w:ilvl="4" w:tplc="6EE23BBA" w:tentative="1">
      <w:start w:val="1"/>
      <w:numFmt w:val="lowerLetter"/>
      <w:lvlText w:val="%5."/>
      <w:lvlJc w:val="left"/>
      <w:pPr>
        <w:ind w:left="3600" w:hanging="360"/>
      </w:pPr>
    </w:lvl>
    <w:lvl w:ilvl="5" w:tplc="B42EF862" w:tentative="1">
      <w:start w:val="1"/>
      <w:numFmt w:val="lowerRoman"/>
      <w:lvlText w:val="%6."/>
      <w:lvlJc w:val="right"/>
      <w:pPr>
        <w:ind w:left="4320" w:hanging="180"/>
      </w:pPr>
    </w:lvl>
    <w:lvl w:ilvl="6" w:tplc="654EDFDC" w:tentative="1">
      <w:start w:val="1"/>
      <w:numFmt w:val="decimal"/>
      <w:lvlText w:val="%7."/>
      <w:lvlJc w:val="left"/>
      <w:pPr>
        <w:ind w:left="5040" w:hanging="360"/>
      </w:pPr>
    </w:lvl>
    <w:lvl w:ilvl="7" w:tplc="A8B2598E" w:tentative="1">
      <w:start w:val="1"/>
      <w:numFmt w:val="lowerLetter"/>
      <w:lvlText w:val="%8."/>
      <w:lvlJc w:val="left"/>
      <w:pPr>
        <w:ind w:left="5760" w:hanging="360"/>
      </w:pPr>
    </w:lvl>
    <w:lvl w:ilvl="8" w:tplc="F53228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C0E34"/>
    <w:multiLevelType w:val="hybridMultilevel"/>
    <w:tmpl w:val="1FE016D0"/>
    <w:lvl w:ilvl="0" w:tplc="30D49F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50F38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A0B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DEA5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8059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2C2C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38D5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2080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5C69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3740F6"/>
    <w:multiLevelType w:val="hybridMultilevel"/>
    <w:tmpl w:val="9C2A5CD4"/>
    <w:lvl w:ilvl="0" w:tplc="D18EDC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1CD2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AE84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9840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1C25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F017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60E8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A4F8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8A7F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B40A51"/>
    <w:multiLevelType w:val="hybridMultilevel"/>
    <w:tmpl w:val="A9247B28"/>
    <w:lvl w:ilvl="0" w:tplc="D56877D8">
      <w:start w:val="1"/>
      <w:numFmt w:val="decimal"/>
      <w:lvlText w:val="%1)"/>
      <w:lvlJc w:val="left"/>
      <w:pPr>
        <w:ind w:left="720" w:hanging="360"/>
      </w:pPr>
    </w:lvl>
    <w:lvl w:ilvl="1" w:tplc="F6047FDC" w:tentative="1">
      <w:start w:val="1"/>
      <w:numFmt w:val="lowerLetter"/>
      <w:lvlText w:val="%2."/>
      <w:lvlJc w:val="left"/>
      <w:pPr>
        <w:ind w:left="1440" w:hanging="360"/>
      </w:pPr>
    </w:lvl>
    <w:lvl w:ilvl="2" w:tplc="9EC221F0" w:tentative="1">
      <w:start w:val="1"/>
      <w:numFmt w:val="lowerRoman"/>
      <w:lvlText w:val="%3."/>
      <w:lvlJc w:val="right"/>
      <w:pPr>
        <w:ind w:left="2160" w:hanging="180"/>
      </w:pPr>
    </w:lvl>
    <w:lvl w:ilvl="3" w:tplc="6C989554" w:tentative="1">
      <w:start w:val="1"/>
      <w:numFmt w:val="decimal"/>
      <w:lvlText w:val="%4."/>
      <w:lvlJc w:val="left"/>
      <w:pPr>
        <w:ind w:left="2880" w:hanging="360"/>
      </w:pPr>
    </w:lvl>
    <w:lvl w:ilvl="4" w:tplc="4F1A2E4A" w:tentative="1">
      <w:start w:val="1"/>
      <w:numFmt w:val="lowerLetter"/>
      <w:lvlText w:val="%5."/>
      <w:lvlJc w:val="left"/>
      <w:pPr>
        <w:ind w:left="3600" w:hanging="360"/>
      </w:pPr>
    </w:lvl>
    <w:lvl w:ilvl="5" w:tplc="288A84D0" w:tentative="1">
      <w:start w:val="1"/>
      <w:numFmt w:val="lowerRoman"/>
      <w:lvlText w:val="%6."/>
      <w:lvlJc w:val="right"/>
      <w:pPr>
        <w:ind w:left="4320" w:hanging="180"/>
      </w:pPr>
    </w:lvl>
    <w:lvl w:ilvl="6" w:tplc="9E92E5F6" w:tentative="1">
      <w:start w:val="1"/>
      <w:numFmt w:val="decimal"/>
      <w:lvlText w:val="%7."/>
      <w:lvlJc w:val="left"/>
      <w:pPr>
        <w:ind w:left="5040" w:hanging="360"/>
      </w:pPr>
    </w:lvl>
    <w:lvl w:ilvl="7" w:tplc="CBFC0624" w:tentative="1">
      <w:start w:val="1"/>
      <w:numFmt w:val="lowerLetter"/>
      <w:lvlText w:val="%8."/>
      <w:lvlJc w:val="left"/>
      <w:pPr>
        <w:ind w:left="5760" w:hanging="360"/>
      </w:pPr>
    </w:lvl>
    <w:lvl w:ilvl="8" w:tplc="164A6F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C80AB3"/>
    <w:multiLevelType w:val="hybridMultilevel"/>
    <w:tmpl w:val="4B7C2454"/>
    <w:lvl w:ilvl="0" w:tplc="BF2A5F40">
      <w:start w:val="1"/>
      <w:numFmt w:val="bullet"/>
      <w:lvlText w:val="-"/>
      <w:lvlJc w:val="left"/>
      <w:pPr>
        <w:ind w:left="1068" w:hanging="360"/>
      </w:pPr>
      <w:rPr>
        <w:rFonts w:ascii="Verdana" w:hAnsi="Verdana" w:hint="default"/>
      </w:rPr>
    </w:lvl>
    <w:lvl w:ilvl="1" w:tplc="797862A6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FB42B3C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7526B8EC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BF34E7D0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B080A314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ADD8E1F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B187EA2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6DEEDC6E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477D43DE"/>
    <w:multiLevelType w:val="hybridMultilevel"/>
    <w:tmpl w:val="53C41CEC"/>
    <w:lvl w:ilvl="0" w:tplc="53E03860">
      <w:start w:val="1"/>
      <w:numFmt w:val="decimal"/>
      <w:lvlText w:val="%1."/>
      <w:lvlJc w:val="left"/>
      <w:pPr>
        <w:ind w:left="720" w:hanging="360"/>
      </w:pPr>
    </w:lvl>
    <w:lvl w:ilvl="1" w:tplc="218C50E8" w:tentative="1">
      <w:start w:val="1"/>
      <w:numFmt w:val="lowerLetter"/>
      <w:lvlText w:val="%2."/>
      <w:lvlJc w:val="left"/>
      <w:pPr>
        <w:ind w:left="1440" w:hanging="360"/>
      </w:pPr>
    </w:lvl>
    <w:lvl w:ilvl="2" w:tplc="35A2153E" w:tentative="1">
      <w:start w:val="1"/>
      <w:numFmt w:val="lowerRoman"/>
      <w:lvlText w:val="%3."/>
      <w:lvlJc w:val="right"/>
      <w:pPr>
        <w:ind w:left="2160" w:hanging="180"/>
      </w:pPr>
    </w:lvl>
    <w:lvl w:ilvl="3" w:tplc="4AFC1616" w:tentative="1">
      <w:start w:val="1"/>
      <w:numFmt w:val="decimal"/>
      <w:lvlText w:val="%4."/>
      <w:lvlJc w:val="left"/>
      <w:pPr>
        <w:ind w:left="2880" w:hanging="360"/>
      </w:pPr>
    </w:lvl>
    <w:lvl w:ilvl="4" w:tplc="B058C5E0" w:tentative="1">
      <w:start w:val="1"/>
      <w:numFmt w:val="lowerLetter"/>
      <w:lvlText w:val="%5."/>
      <w:lvlJc w:val="left"/>
      <w:pPr>
        <w:ind w:left="3600" w:hanging="360"/>
      </w:pPr>
    </w:lvl>
    <w:lvl w:ilvl="5" w:tplc="99BA21A8" w:tentative="1">
      <w:start w:val="1"/>
      <w:numFmt w:val="lowerRoman"/>
      <w:lvlText w:val="%6."/>
      <w:lvlJc w:val="right"/>
      <w:pPr>
        <w:ind w:left="4320" w:hanging="180"/>
      </w:pPr>
    </w:lvl>
    <w:lvl w:ilvl="6" w:tplc="93C8027C" w:tentative="1">
      <w:start w:val="1"/>
      <w:numFmt w:val="decimal"/>
      <w:lvlText w:val="%7."/>
      <w:lvlJc w:val="left"/>
      <w:pPr>
        <w:ind w:left="5040" w:hanging="360"/>
      </w:pPr>
    </w:lvl>
    <w:lvl w:ilvl="7" w:tplc="B416598E" w:tentative="1">
      <w:start w:val="1"/>
      <w:numFmt w:val="lowerLetter"/>
      <w:lvlText w:val="%8."/>
      <w:lvlJc w:val="left"/>
      <w:pPr>
        <w:ind w:left="5760" w:hanging="360"/>
      </w:pPr>
    </w:lvl>
    <w:lvl w:ilvl="8" w:tplc="1E4CC0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80EA0"/>
    <w:multiLevelType w:val="hybridMultilevel"/>
    <w:tmpl w:val="6BB45944"/>
    <w:lvl w:ilvl="0" w:tplc="0D4EA41E">
      <w:start w:val="1"/>
      <w:numFmt w:val="decimal"/>
      <w:lvlText w:val="%1."/>
      <w:lvlJc w:val="left"/>
      <w:pPr>
        <w:ind w:left="720" w:hanging="360"/>
      </w:pPr>
    </w:lvl>
    <w:lvl w:ilvl="1" w:tplc="8E003A86" w:tentative="1">
      <w:start w:val="1"/>
      <w:numFmt w:val="lowerLetter"/>
      <w:lvlText w:val="%2."/>
      <w:lvlJc w:val="left"/>
      <w:pPr>
        <w:ind w:left="1440" w:hanging="360"/>
      </w:pPr>
    </w:lvl>
    <w:lvl w:ilvl="2" w:tplc="AA80A4EC" w:tentative="1">
      <w:start w:val="1"/>
      <w:numFmt w:val="lowerRoman"/>
      <w:lvlText w:val="%3."/>
      <w:lvlJc w:val="right"/>
      <w:pPr>
        <w:ind w:left="2160" w:hanging="180"/>
      </w:pPr>
    </w:lvl>
    <w:lvl w:ilvl="3" w:tplc="837EE33E" w:tentative="1">
      <w:start w:val="1"/>
      <w:numFmt w:val="decimal"/>
      <w:lvlText w:val="%4."/>
      <w:lvlJc w:val="left"/>
      <w:pPr>
        <w:ind w:left="2880" w:hanging="360"/>
      </w:pPr>
    </w:lvl>
    <w:lvl w:ilvl="4" w:tplc="6588ABC2" w:tentative="1">
      <w:start w:val="1"/>
      <w:numFmt w:val="lowerLetter"/>
      <w:lvlText w:val="%5."/>
      <w:lvlJc w:val="left"/>
      <w:pPr>
        <w:ind w:left="3600" w:hanging="360"/>
      </w:pPr>
    </w:lvl>
    <w:lvl w:ilvl="5" w:tplc="C3E843CA" w:tentative="1">
      <w:start w:val="1"/>
      <w:numFmt w:val="lowerRoman"/>
      <w:lvlText w:val="%6."/>
      <w:lvlJc w:val="right"/>
      <w:pPr>
        <w:ind w:left="4320" w:hanging="180"/>
      </w:pPr>
    </w:lvl>
    <w:lvl w:ilvl="6" w:tplc="13D068B8" w:tentative="1">
      <w:start w:val="1"/>
      <w:numFmt w:val="decimal"/>
      <w:lvlText w:val="%7."/>
      <w:lvlJc w:val="left"/>
      <w:pPr>
        <w:ind w:left="5040" w:hanging="360"/>
      </w:pPr>
    </w:lvl>
    <w:lvl w:ilvl="7" w:tplc="B6D48C54" w:tentative="1">
      <w:start w:val="1"/>
      <w:numFmt w:val="lowerLetter"/>
      <w:lvlText w:val="%8."/>
      <w:lvlJc w:val="left"/>
      <w:pPr>
        <w:ind w:left="5760" w:hanging="360"/>
      </w:pPr>
    </w:lvl>
    <w:lvl w:ilvl="8" w:tplc="E59640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017FB3"/>
    <w:multiLevelType w:val="multilevel"/>
    <w:tmpl w:val="769E1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8A14CB"/>
    <w:multiLevelType w:val="hybridMultilevel"/>
    <w:tmpl w:val="CE702D40"/>
    <w:lvl w:ilvl="0" w:tplc="0DDE844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F52C4E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A8F7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B8CD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4EAC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38C1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D8BB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AEB7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A279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452672"/>
    <w:multiLevelType w:val="multilevel"/>
    <w:tmpl w:val="492CA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9471C1"/>
    <w:multiLevelType w:val="multilevel"/>
    <w:tmpl w:val="7D12C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62D4EDD"/>
    <w:multiLevelType w:val="multilevel"/>
    <w:tmpl w:val="4FDAE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867431A"/>
    <w:multiLevelType w:val="multilevel"/>
    <w:tmpl w:val="0F34878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5B0EB968"/>
    <w:multiLevelType w:val="hybridMultilevel"/>
    <w:tmpl w:val="82AA1FC4"/>
    <w:lvl w:ilvl="0" w:tplc="26C0EC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51C5C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58BB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6A80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28EE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108A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2CC4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AC41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420F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06DE5"/>
    <w:multiLevelType w:val="multilevel"/>
    <w:tmpl w:val="9364D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76E3B0F"/>
    <w:multiLevelType w:val="multilevel"/>
    <w:tmpl w:val="E3BAF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8252FAD"/>
    <w:multiLevelType w:val="hybridMultilevel"/>
    <w:tmpl w:val="8B56F8E2"/>
    <w:lvl w:ilvl="0" w:tplc="93DC014C">
      <w:start w:val="1"/>
      <w:numFmt w:val="bullet"/>
      <w:lvlText w:val="-"/>
      <w:lvlJc w:val="left"/>
      <w:pPr>
        <w:ind w:left="1392" w:hanging="360"/>
      </w:pPr>
      <w:rPr>
        <w:rFonts w:ascii="Verdana" w:hAnsi="Verdana" w:hint="default"/>
      </w:rPr>
    </w:lvl>
    <w:lvl w:ilvl="1" w:tplc="031ECD1E">
      <w:start w:val="1"/>
      <w:numFmt w:val="bullet"/>
      <w:lvlText w:val="o"/>
      <w:lvlJc w:val="left"/>
      <w:pPr>
        <w:ind w:left="2112" w:hanging="360"/>
      </w:pPr>
      <w:rPr>
        <w:rFonts w:ascii="Courier New" w:hAnsi="Courier New" w:hint="default"/>
      </w:rPr>
    </w:lvl>
    <w:lvl w:ilvl="2" w:tplc="A75E4C6A" w:tentative="1">
      <w:start w:val="1"/>
      <w:numFmt w:val="bullet"/>
      <w:lvlText w:val=""/>
      <w:lvlJc w:val="left"/>
      <w:pPr>
        <w:ind w:left="2832" w:hanging="360"/>
      </w:pPr>
      <w:rPr>
        <w:rFonts w:ascii="Wingdings" w:hAnsi="Wingdings" w:hint="default"/>
      </w:rPr>
    </w:lvl>
    <w:lvl w:ilvl="3" w:tplc="11400068" w:tentative="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4" w:tplc="E8942DF8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hint="default"/>
      </w:rPr>
    </w:lvl>
    <w:lvl w:ilvl="5" w:tplc="E7A0A170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6" w:tplc="DBF27858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7" w:tplc="28E2DCCC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hint="default"/>
      </w:rPr>
    </w:lvl>
    <w:lvl w:ilvl="8" w:tplc="10B06FE0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</w:abstractNum>
  <w:abstractNum w:abstractNumId="32" w15:restartNumberingAfterBreak="0">
    <w:nsid w:val="6A4B7AB6"/>
    <w:multiLevelType w:val="multilevel"/>
    <w:tmpl w:val="CA603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522BA3"/>
    <w:multiLevelType w:val="hybridMultilevel"/>
    <w:tmpl w:val="73B20D4A"/>
    <w:lvl w:ilvl="0" w:tplc="39B4425E">
      <w:start w:val="1"/>
      <w:numFmt w:val="bullet"/>
      <w:lvlText w:val="o"/>
      <w:lvlJc w:val="left"/>
      <w:pPr>
        <w:ind w:left="1776" w:hanging="360"/>
      </w:pPr>
      <w:rPr>
        <w:rFonts w:ascii="Courier New" w:hAnsi="Courier New" w:hint="default"/>
      </w:rPr>
    </w:lvl>
    <w:lvl w:ilvl="1" w:tplc="63924918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AA367DB4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FEB4F242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7F8A6C2E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9ECA4D82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7606B82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CBBC9952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8D767412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4" w15:restartNumberingAfterBreak="0">
    <w:nsid w:val="6ED067E0"/>
    <w:multiLevelType w:val="multilevel"/>
    <w:tmpl w:val="A74CA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4663AD1"/>
    <w:multiLevelType w:val="multilevel"/>
    <w:tmpl w:val="3CACE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7391E9A"/>
    <w:multiLevelType w:val="hybridMultilevel"/>
    <w:tmpl w:val="7D860282"/>
    <w:lvl w:ilvl="0" w:tplc="EA042234">
      <w:start w:val="1"/>
      <w:numFmt w:val="bullet"/>
      <w:lvlText w:val="-"/>
      <w:lvlJc w:val="left"/>
      <w:pPr>
        <w:ind w:left="1428" w:hanging="360"/>
      </w:pPr>
      <w:rPr>
        <w:rFonts w:ascii="Verdana" w:hAnsi="Verdana" w:hint="default"/>
      </w:rPr>
    </w:lvl>
    <w:lvl w:ilvl="1" w:tplc="86ACDED0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72EC27C0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88A6298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E1D8B540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C60E9450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6E8E9A38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DFB852A0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43080656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76F1E2C"/>
    <w:multiLevelType w:val="multilevel"/>
    <w:tmpl w:val="8228DE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8" w15:restartNumberingAfterBreak="0">
    <w:nsid w:val="78F80430"/>
    <w:multiLevelType w:val="multilevel"/>
    <w:tmpl w:val="B066E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A6010F8"/>
    <w:multiLevelType w:val="hybridMultilevel"/>
    <w:tmpl w:val="C64E37AA"/>
    <w:lvl w:ilvl="0" w:tplc="486CE9F2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855E05BA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1682C672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82464198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CD8E6038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C05E8C60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A0E4EE6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884431D8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7930B3E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7A653C04"/>
    <w:multiLevelType w:val="hybridMultilevel"/>
    <w:tmpl w:val="2DA8DCF2"/>
    <w:lvl w:ilvl="0" w:tplc="3DF66362">
      <w:start w:val="1"/>
      <w:numFmt w:val="bullet"/>
      <w:lvlText w:val="-"/>
      <w:lvlJc w:val="left"/>
      <w:pPr>
        <w:ind w:left="1428" w:hanging="360"/>
      </w:pPr>
      <w:rPr>
        <w:rFonts w:ascii="Verdana" w:hAnsi="Verdana" w:hint="default"/>
      </w:rPr>
    </w:lvl>
    <w:lvl w:ilvl="1" w:tplc="10168D7C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79901BDE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6A50D7D0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07E9222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8EFAA6BA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E1F65B12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05A614E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5360E544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7D9466CD"/>
    <w:multiLevelType w:val="multilevel"/>
    <w:tmpl w:val="0696E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EC23F61"/>
    <w:multiLevelType w:val="multilevel"/>
    <w:tmpl w:val="627A3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26186542">
    <w:abstractNumId w:val="28"/>
  </w:num>
  <w:num w:numId="2" w16cid:durableId="1560943016">
    <w:abstractNumId w:val="21"/>
  </w:num>
  <w:num w:numId="3" w16cid:durableId="1886793086">
    <w:abstractNumId w:val="12"/>
  </w:num>
  <w:num w:numId="4" w16cid:durableId="766315046">
    <w:abstractNumId w:val="17"/>
  </w:num>
  <w:num w:numId="5" w16cid:durableId="545994208">
    <w:abstractNumId w:val="18"/>
  </w:num>
  <w:num w:numId="6" w16cid:durableId="285546048">
    <w:abstractNumId w:val="20"/>
  </w:num>
  <w:num w:numId="7" w16cid:durableId="1236017385">
    <w:abstractNumId w:val="39"/>
  </w:num>
  <w:num w:numId="8" w16cid:durableId="423695848">
    <w:abstractNumId w:val="31"/>
  </w:num>
  <w:num w:numId="9" w16cid:durableId="1985616324">
    <w:abstractNumId w:val="19"/>
  </w:num>
  <w:num w:numId="10" w16cid:durableId="1432975359">
    <w:abstractNumId w:val="10"/>
  </w:num>
  <w:num w:numId="11" w16cid:durableId="1153913472">
    <w:abstractNumId w:val="11"/>
  </w:num>
  <w:num w:numId="12" w16cid:durableId="651721063">
    <w:abstractNumId w:val="23"/>
  </w:num>
  <w:num w:numId="13" w16cid:durableId="874342628">
    <w:abstractNumId w:val="36"/>
  </w:num>
  <w:num w:numId="14" w16cid:durableId="239679277">
    <w:abstractNumId w:val="9"/>
  </w:num>
  <w:num w:numId="15" w16cid:durableId="865945616">
    <w:abstractNumId w:val="40"/>
  </w:num>
  <w:num w:numId="16" w16cid:durableId="1569924585">
    <w:abstractNumId w:val="33"/>
  </w:num>
  <w:num w:numId="17" w16cid:durableId="712459523">
    <w:abstractNumId w:val="29"/>
  </w:num>
  <w:num w:numId="18" w16cid:durableId="1217397442">
    <w:abstractNumId w:val="6"/>
  </w:num>
  <w:num w:numId="19" w16cid:durableId="1882015886">
    <w:abstractNumId w:val="22"/>
  </w:num>
  <w:num w:numId="20" w16cid:durableId="1286503236">
    <w:abstractNumId w:val="34"/>
  </w:num>
  <w:num w:numId="21" w16cid:durableId="1837648265">
    <w:abstractNumId w:val="14"/>
  </w:num>
  <w:num w:numId="22" w16cid:durableId="1717117043">
    <w:abstractNumId w:val="42"/>
  </w:num>
  <w:num w:numId="23" w16cid:durableId="401222061">
    <w:abstractNumId w:val="41"/>
  </w:num>
  <w:num w:numId="24" w16cid:durableId="2040814288">
    <w:abstractNumId w:val="30"/>
  </w:num>
  <w:num w:numId="25" w16cid:durableId="304310809">
    <w:abstractNumId w:val="7"/>
  </w:num>
  <w:num w:numId="26" w16cid:durableId="866913945">
    <w:abstractNumId w:val="24"/>
  </w:num>
  <w:num w:numId="27" w16cid:durableId="1841583315">
    <w:abstractNumId w:val="25"/>
  </w:num>
  <w:num w:numId="28" w16cid:durableId="1237589236">
    <w:abstractNumId w:val="32"/>
  </w:num>
  <w:num w:numId="29" w16cid:durableId="1338389785">
    <w:abstractNumId w:val="8"/>
  </w:num>
  <w:num w:numId="30" w16cid:durableId="967591526">
    <w:abstractNumId w:val="5"/>
  </w:num>
  <w:num w:numId="31" w16cid:durableId="2030059008">
    <w:abstractNumId w:val="15"/>
  </w:num>
  <w:num w:numId="32" w16cid:durableId="230623152">
    <w:abstractNumId w:val="16"/>
  </w:num>
  <w:num w:numId="33" w16cid:durableId="2131048431">
    <w:abstractNumId w:val="1"/>
  </w:num>
  <w:num w:numId="34" w16cid:durableId="21127082">
    <w:abstractNumId w:val="3"/>
  </w:num>
  <w:num w:numId="35" w16cid:durableId="1275945697">
    <w:abstractNumId w:val="2"/>
  </w:num>
  <w:num w:numId="36" w16cid:durableId="2011905104">
    <w:abstractNumId w:val="0"/>
  </w:num>
  <w:num w:numId="37" w16cid:durableId="1425110611">
    <w:abstractNumId w:val="13"/>
  </w:num>
  <w:num w:numId="38" w16cid:durableId="1425878786">
    <w:abstractNumId w:val="27"/>
  </w:num>
  <w:num w:numId="39" w16cid:durableId="760104637">
    <w:abstractNumId w:val="37"/>
  </w:num>
  <w:num w:numId="40" w16cid:durableId="1693723046">
    <w:abstractNumId w:val="35"/>
  </w:num>
  <w:num w:numId="41" w16cid:durableId="405226924">
    <w:abstractNumId w:val="38"/>
  </w:num>
  <w:num w:numId="42" w16cid:durableId="1024526013">
    <w:abstractNumId w:val="4"/>
  </w:num>
  <w:num w:numId="43" w16cid:durableId="199787441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47B"/>
    <w:rsid w:val="00020C67"/>
    <w:rsid w:val="00056DD2"/>
    <w:rsid w:val="0006368C"/>
    <w:rsid w:val="00076105"/>
    <w:rsid w:val="00083130"/>
    <w:rsid w:val="000C6DF8"/>
    <w:rsid w:val="00107F9E"/>
    <w:rsid w:val="00123068"/>
    <w:rsid w:val="001706E0"/>
    <w:rsid w:val="00175BA2"/>
    <w:rsid w:val="001B2CE8"/>
    <w:rsid w:val="001B5D86"/>
    <w:rsid w:val="001C65B7"/>
    <w:rsid w:val="001F54DD"/>
    <w:rsid w:val="001F6354"/>
    <w:rsid w:val="00214EA3"/>
    <w:rsid w:val="00222666"/>
    <w:rsid w:val="00294D47"/>
    <w:rsid w:val="00296B4A"/>
    <w:rsid w:val="002A3B94"/>
    <w:rsid w:val="002A679A"/>
    <w:rsid w:val="002B56D5"/>
    <w:rsid w:val="002B7D9B"/>
    <w:rsid w:val="002C5610"/>
    <w:rsid w:val="002E1C6A"/>
    <w:rsid w:val="00310A0A"/>
    <w:rsid w:val="003437F6"/>
    <w:rsid w:val="00357676"/>
    <w:rsid w:val="00373C04"/>
    <w:rsid w:val="003A33F2"/>
    <w:rsid w:val="003C5E60"/>
    <w:rsid w:val="003D682E"/>
    <w:rsid w:val="003E5C9D"/>
    <w:rsid w:val="003F2461"/>
    <w:rsid w:val="00413451"/>
    <w:rsid w:val="00415822"/>
    <w:rsid w:val="0041665A"/>
    <w:rsid w:val="0042486D"/>
    <w:rsid w:val="00431C6A"/>
    <w:rsid w:val="00433A76"/>
    <w:rsid w:val="00460D1F"/>
    <w:rsid w:val="004D1F20"/>
    <w:rsid w:val="004D5B7E"/>
    <w:rsid w:val="00502000"/>
    <w:rsid w:val="00511B6C"/>
    <w:rsid w:val="0052090B"/>
    <w:rsid w:val="00521481"/>
    <w:rsid w:val="00537F3A"/>
    <w:rsid w:val="00555A6B"/>
    <w:rsid w:val="00563520"/>
    <w:rsid w:val="00566236"/>
    <w:rsid w:val="005765C4"/>
    <w:rsid w:val="00581936"/>
    <w:rsid w:val="005A42E8"/>
    <w:rsid w:val="005B300C"/>
    <w:rsid w:val="005D142A"/>
    <w:rsid w:val="005D481D"/>
    <w:rsid w:val="005F5BD3"/>
    <w:rsid w:val="00604402"/>
    <w:rsid w:val="00623055"/>
    <w:rsid w:val="0063499C"/>
    <w:rsid w:val="00680D2F"/>
    <w:rsid w:val="006A42E6"/>
    <w:rsid w:val="006E0155"/>
    <w:rsid w:val="006F0397"/>
    <w:rsid w:val="007011B7"/>
    <w:rsid w:val="00711994"/>
    <w:rsid w:val="00731DAA"/>
    <w:rsid w:val="00737EE3"/>
    <w:rsid w:val="0075570A"/>
    <w:rsid w:val="007578CB"/>
    <w:rsid w:val="007A7C6E"/>
    <w:rsid w:val="007B051D"/>
    <w:rsid w:val="007B77A7"/>
    <w:rsid w:val="007F27F1"/>
    <w:rsid w:val="007F2DFA"/>
    <w:rsid w:val="00801EE1"/>
    <w:rsid w:val="00805F52"/>
    <w:rsid w:val="00817852"/>
    <w:rsid w:val="00840B4B"/>
    <w:rsid w:val="008F3F2B"/>
    <w:rsid w:val="009211A8"/>
    <w:rsid w:val="00930BDA"/>
    <w:rsid w:val="0094181D"/>
    <w:rsid w:val="00964518"/>
    <w:rsid w:val="00981A35"/>
    <w:rsid w:val="009A59C6"/>
    <w:rsid w:val="009D422C"/>
    <w:rsid w:val="009E0E25"/>
    <w:rsid w:val="009E2D9F"/>
    <w:rsid w:val="00A00AB3"/>
    <w:rsid w:val="00A12C28"/>
    <w:rsid w:val="00A450FE"/>
    <w:rsid w:val="00A54A4F"/>
    <w:rsid w:val="00A67E11"/>
    <w:rsid w:val="00A7526A"/>
    <w:rsid w:val="00A84747"/>
    <w:rsid w:val="00AA4224"/>
    <w:rsid w:val="00AA6661"/>
    <w:rsid w:val="00AC6802"/>
    <w:rsid w:val="00AD2EE6"/>
    <w:rsid w:val="00AE704C"/>
    <w:rsid w:val="00B12168"/>
    <w:rsid w:val="00B23B08"/>
    <w:rsid w:val="00B3648D"/>
    <w:rsid w:val="00B55E43"/>
    <w:rsid w:val="00B62E1F"/>
    <w:rsid w:val="00B86567"/>
    <w:rsid w:val="00BA1945"/>
    <w:rsid w:val="00BA420A"/>
    <w:rsid w:val="00BB5206"/>
    <w:rsid w:val="00C02F41"/>
    <w:rsid w:val="00C04C97"/>
    <w:rsid w:val="00C265D2"/>
    <w:rsid w:val="00C362BA"/>
    <w:rsid w:val="00C40349"/>
    <w:rsid w:val="00C4579A"/>
    <w:rsid w:val="00C85221"/>
    <w:rsid w:val="00C91EED"/>
    <w:rsid w:val="00CB0D23"/>
    <w:rsid w:val="00CC0683"/>
    <w:rsid w:val="00CC46EF"/>
    <w:rsid w:val="00CE4CD0"/>
    <w:rsid w:val="00CE5784"/>
    <w:rsid w:val="00CF1C4D"/>
    <w:rsid w:val="00CF63CB"/>
    <w:rsid w:val="00D12208"/>
    <w:rsid w:val="00D24371"/>
    <w:rsid w:val="00D339B0"/>
    <w:rsid w:val="00DB2468"/>
    <w:rsid w:val="00DB5F70"/>
    <w:rsid w:val="00DE1455"/>
    <w:rsid w:val="00E02DD4"/>
    <w:rsid w:val="00E04222"/>
    <w:rsid w:val="00E3756E"/>
    <w:rsid w:val="00E47BB9"/>
    <w:rsid w:val="00E645A5"/>
    <w:rsid w:val="00E810B8"/>
    <w:rsid w:val="00EC420C"/>
    <w:rsid w:val="00ED7AFE"/>
    <w:rsid w:val="00F1582A"/>
    <w:rsid w:val="00F25A61"/>
    <w:rsid w:val="00F35DFA"/>
    <w:rsid w:val="00F6047B"/>
    <w:rsid w:val="00F8792A"/>
    <w:rsid w:val="00FA4CDD"/>
    <w:rsid w:val="00FB57C9"/>
    <w:rsid w:val="00FC533F"/>
    <w:rsid w:val="00FD58F9"/>
    <w:rsid w:val="3AE62703"/>
    <w:rsid w:val="3DBDE0FE"/>
    <w:rsid w:val="45F807D2"/>
    <w:rsid w:val="4D4FA6D4"/>
    <w:rsid w:val="5CEA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1EF592"/>
  <w15:chartTrackingRefBased/>
  <w15:docId w15:val="{C05B6C20-61BF-4F8A-AEA8-7B8FBD5E1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94D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4D4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C457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1"/>
    <w:qFormat/>
    <w:rsid w:val="007A7C6E"/>
    <w:pPr>
      <w:ind w:left="720"/>
      <w:contextualSpacing/>
    </w:pPr>
  </w:style>
  <w:style w:type="character" w:customStyle="1" w:styleId="Overskrift2Tegn">
    <w:name w:val="Overskrift 2 Tegn"/>
    <w:basedOn w:val="Standardskriftforavsnitt"/>
    <w:link w:val="Overskrift2"/>
    <w:uiPriority w:val="9"/>
    <w:rsid w:val="00294D4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294D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Merknadsreferanse">
    <w:name w:val="annotation reference"/>
    <w:semiHidden/>
    <w:rsid w:val="00B23B08"/>
    <w:rPr>
      <w:rFonts w:ascii="Tms Rmn" w:hAnsi="Tms Rmn"/>
      <w:noProof w:val="0"/>
      <w:vanish/>
      <w:color w:val="FF00FF"/>
      <w:kern w:val="0"/>
      <w:sz w:val="16"/>
      <w:lang w:val="en-US"/>
    </w:rPr>
  </w:style>
  <w:style w:type="paragraph" w:styleId="Merknadstekst">
    <w:name w:val="annotation text"/>
    <w:basedOn w:val="Normal"/>
    <w:link w:val="MerknadstekstTegn"/>
    <w:semiHidden/>
    <w:rsid w:val="00B23B08"/>
    <w:pPr>
      <w:spacing w:after="200" w:line="276" w:lineRule="auto"/>
    </w:pPr>
    <w:rPr>
      <w:rFonts w:eastAsiaTheme="minorEastAsia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B23B08"/>
    <w:rPr>
      <w:rFonts w:eastAsiaTheme="minorEastAsia"/>
      <w:lang w:eastAsia="nb-NO"/>
    </w:rPr>
  </w:style>
  <w:style w:type="paragraph" w:styleId="Brdtekst">
    <w:name w:val="Body Text"/>
    <w:basedOn w:val="Normal"/>
    <w:link w:val="BrdtekstTegn"/>
    <w:rsid w:val="00B23B08"/>
    <w:pPr>
      <w:spacing w:after="120" w:line="276" w:lineRule="auto"/>
    </w:pPr>
    <w:rPr>
      <w:rFonts w:eastAsiaTheme="minorEastAsia"/>
      <w:lang w:eastAsia="nb-NO"/>
    </w:rPr>
  </w:style>
  <w:style w:type="character" w:customStyle="1" w:styleId="BrdtekstTegn">
    <w:name w:val="Brødtekst Tegn"/>
    <w:basedOn w:val="Standardskriftforavsnitt"/>
    <w:link w:val="Brdtekst"/>
    <w:rsid w:val="00B23B08"/>
    <w:rPr>
      <w:rFonts w:eastAsiaTheme="minorEastAsia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3B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3B08"/>
    <w:rPr>
      <w:rFonts w:ascii="Segoe UI" w:hAnsi="Segoe UI" w:cs="Segoe UI"/>
      <w:sz w:val="18"/>
      <w:szCs w:val="18"/>
    </w:rPr>
  </w:style>
  <w:style w:type="character" w:styleId="Sterk">
    <w:name w:val="Strong"/>
    <w:basedOn w:val="Standardskriftforavsnitt"/>
    <w:uiPriority w:val="22"/>
    <w:qFormat/>
    <w:rsid w:val="00E47BB9"/>
    <w:rPr>
      <w:b/>
      <w:bCs/>
    </w:rPr>
  </w:style>
  <w:style w:type="character" w:styleId="Utheving">
    <w:name w:val="Emphasis"/>
    <w:basedOn w:val="Standardskriftforavsnitt"/>
    <w:uiPriority w:val="20"/>
    <w:qFormat/>
    <w:rsid w:val="00E47BB9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E47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Topptekst">
    <w:name w:val="header"/>
    <w:basedOn w:val="Normal"/>
    <w:link w:val="TopptekstTegn"/>
    <w:unhideWhenUsed/>
    <w:rsid w:val="006A4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6A42E6"/>
  </w:style>
  <w:style w:type="paragraph" w:styleId="Bunntekst">
    <w:name w:val="footer"/>
    <w:basedOn w:val="Normal"/>
    <w:link w:val="BunntekstTegn"/>
    <w:uiPriority w:val="99"/>
    <w:unhideWhenUsed/>
    <w:rsid w:val="006A4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A42E6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C5E60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3C5E60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3C5E60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3C5E60"/>
    <w:rPr>
      <w:color w:val="0563C1" w:themeColor="hyperlink"/>
      <w:u w:val="singl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B300C"/>
    <w:pPr>
      <w:spacing w:after="160" w:line="240" w:lineRule="auto"/>
    </w:pPr>
    <w:rPr>
      <w:rFonts w:eastAsiaTheme="minorHAnsi"/>
      <w:b/>
      <w:bCs/>
      <w:sz w:val="20"/>
      <w:szCs w:val="20"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B300C"/>
    <w:rPr>
      <w:rFonts w:eastAsiaTheme="minorEastAsia"/>
      <w:b/>
      <w:bCs/>
      <w:sz w:val="20"/>
      <w:szCs w:val="20"/>
      <w:lang w:eastAsia="nb-NO"/>
    </w:rPr>
  </w:style>
  <w:style w:type="paragraph" w:customStyle="1" w:styleId="paragraph">
    <w:name w:val="paragraph"/>
    <w:basedOn w:val="Normal"/>
    <w:rsid w:val="003E5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3E5C9D"/>
  </w:style>
  <w:style w:type="character" w:customStyle="1" w:styleId="eop">
    <w:name w:val="eop"/>
    <w:basedOn w:val="Standardskriftforavsnitt"/>
    <w:rsid w:val="003E5C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5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5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Innkj&#248;p\05%20-%20Maler\2%20Konkurransedokumenter\Mal_Besvarelse%20av%20tildelingskriterier%20med%20underkriterier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4B63D7139AC049BF49CE2567D394C0" ma:contentTypeVersion="16" ma:contentTypeDescription="Create a new document." ma:contentTypeScope="" ma:versionID="286e684b9cb96d16cf6023080ae7c2f3">
  <xsd:schema xmlns:xsd="http://www.w3.org/2001/XMLSchema" xmlns:xs="http://www.w3.org/2001/XMLSchema" xmlns:p="http://schemas.microsoft.com/office/2006/metadata/properties" xmlns:ns2="bd67d040-7aab-4106-b070-b1c39ee31530" xmlns:ns3="6610e75d-669a-4603-87bb-0458ed55ebbd" targetNamespace="http://schemas.microsoft.com/office/2006/metadata/properties" ma:root="true" ma:fieldsID="9830b83be0fc82e894800f71cd0f63cd" ns2:_="" ns3:_="">
    <xsd:import namespace="bd67d040-7aab-4106-b070-b1c39ee31530"/>
    <xsd:import namespace="6610e75d-669a-4603-87bb-0458ed55eb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67d040-7aab-4106-b070-b1c39ee315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3c6f9eb-fc2e-41af-be8e-92b1327bcb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0e75d-669a-4603-87bb-0458ed55eb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e930b8d-d114-47b3-80ed-4a38225e6d15}" ma:internalName="TaxCatchAll" ma:showField="CatchAllData" ma:web="6610e75d-669a-4603-87bb-0458ed55eb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67d040-7aab-4106-b070-b1c39ee31530">
      <Terms xmlns="http://schemas.microsoft.com/office/infopath/2007/PartnerControls"/>
    </lcf76f155ced4ddcb4097134ff3c332f>
    <TaxCatchAll xmlns="6610e75d-669a-4603-87bb-0458ed55ebb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AEC75-4837-4DB2-9D70-5BFC841B3B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67d040-7aab-4106-b070-b1c39ee31530"/>
    <ds:schemaRef ds:uri="6610e75d-669a-4603-87bb-0458ed55eb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FB77EC-7BD5-4F25-853C-613EEEBC1D83}">
  <ds:schemaRefs>
    <ds:schemaRef ds:uri="http://schemas.microsoft.com/office/2006/metadata/properties"/>
    <ds:schemaRef ds:uri="http://schemas.microsoft.com/office/infopath/2007/PartnerControls"/>
    <ds:schemaRef ds:uri="bd67d040-7aab-4106-b070-b1c39ee31530"/>
    <ds:schemaRef ds:uri="6610e75d-669a-4603-87bb-0458ed55ebbd"/>
  </ds:schemaRefs>
</ds:datastoreItem>
</file>

<file path=customXml/itemProps3.xml><?xml version="1.0" encoding="utf-8"?>
<ds:datastoreItem xmlns:ds="http://schemas.openxmlformats.org/officeDocument/2006/customXml" ds:itemID="{52998F75-9396-406A-B181-5BC0898E26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B11146-228B-410D-8C58-49CDA179A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Mal_Besvarelse av tildelingskriterier med underkriterier</Template>
  <TotalTime>1</TotalTime>
  <Pages>1</Pages>
  <Words>63</Words>
  <Characters>335</Characters>
  <Application>Microsoft Office Word</Application>
  <DocSecurity>0</DocSecurity>
  <Lines>2</Lines>
  <Paragraphs>1</Paragraphs>
  <ScaleCrop>false</ScaleCrop>
  <Company>Ringerike kommune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Line Synøve Østvold</dc:creator>
  <cp:keywords/>
  <dc:description/>
  <cp:lastModifiedBy>Emma Bomann</cp:lastModifiedBy>
  <cp:revision>2</cp:revision>
  <dcterms:created xsi:type="dcterms:W3CDTF">2026-04-22T11:45:00Z</dcterms:created>
  <dcterms:modified xsi:type="dcterms:W3CDTF">2026-04-22T11:45:00Z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0x010100504B63D7139AC049BF49CE2567D394C0</vt:lpwstr>
  </property>
  <property fmtid="{D5CDD505-2E9C-101B-9397-08002B2CF9AE}" pid="3" name="ClassificationContentMarkingFooterShapeIds">
    <vt:lpwstr>4a596bb7,805d64b,76ab0bd3</vt:lpwstr>
  </property>
  <property fmtid="{D5CDD505-2E9C-101B-9397-08002B2CF9AE}" pid="4" name="ClassificationContentMarkingFooterFontProps">
    <vt:lpwstr>#ffff00,10,Calibri</vt:lpwstr>
  </property>
  <property fmtid="{D5CDD505-2E9C-101B-9397-08002B2CF9AE}" pid="5" name="ClassificationContentMarkingFooterText">
    <vt:lpwstr>Internt dokument</vt:lpwstr>
  </property>
  <property fmtid="{D5CDD505-2E9C-101B-9397-08002B2CF9AE}" pid="6" name="MSIP_Label_240e000a-784a-49f9-8684-725ba81aa535_Enabled">
    <vt:lpwstr>true</vt:lpwstr>
  </property>
  <property fmtid="{D5CDD505-2E9C-101B-9397-08002B2CF9AE}" pid="7" name="MSIP_Label_240e000a-784a-49f9-8684-725ba81aa535_SetDate">
    <vt:lpwstr>2025-03-31T10:29:29Z</vt:lpwstr>
  </property>
  <property fmtid="{D5CDD505-2E9C-101B-9397-08002B2CF9AE}" pid="8" name="MSIP_Label_240e000a-784a-49f9-8684-725ba81aa535_Method">
    <vt:lpwstr>Standard</vt:lpwstr>
  </property>
  <property fmtid="{D5CDD505-2E9C-101B-9397-08002B2CF9AE}" pid="9" name="MSIP_Label_240e000a-784a-49f9-8684-725ba81aa535_Name">
    <vt:lpwstr>Intern (Gul)</vt:lpwstr>
  </property>
  <property fmtid="{D5CDD505-2E9C-101B-9397-08002B2CF9AE}" pid="10" name="MSIP_Label_240e000a-784a-49f9-8684-725ba81aa535_SiteId">
    <vt:lpwstr>0f4330da-d9fd-435a-8b1f-bf565cfdadbd</vt:lpwstr>
  </property>
  <property fmtid="{D5CDD505-2E9C-101B-9397-08002B2CF9AE}" pid="11" name="MSIP_Label_240e000a-784a-49f9-8684-725ba81aa535_ActionId">
    <vt:lpwstr>e903c2d6-89be-495c-9f2f-7537f5a4253e</vt:lpwstr>
  </property>
  <property fmtid="{D5CDD505-2E9C-101B-9397-08002B2CF9AE}" pid="12" name="MSIP_Label_240e000a-784a-49f9-8684-725ba81aa535_ContentBits">
    <vt:lpwstr>2</vt:lpwstr>
  </property>
  <property fmtid="{D5CDD505-2E9C-101B-9397-08002B2CF9AE}" pid="13" name="MSIP_Label_240e000a-784a-49f9-8684-725ba81aa535_Tag">
    <vt:lpwstr>10, 3, 0, 2</vt:lpwstr>
  </property>
  <property fmtid="{D5CDD505-2E9C-101B-9397-08002B2CF9AE}" pid="14" name="MediaServiceImageTags">
    <vt:lpwstr/>
  </property>
</Properties>
</file>